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93FCD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FA0EF1" w:rsidRPr="00FA0EF1">
        <w:rPr>
          <w:b/>
          <w:noProof/>
          <w:sz w:val="28"/>
        </w:rPr>
        <w:t>R3-245388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07128" w:rsidR="001E41F3" w:rsidRPr="00410371" w:rsidRDefault="00FA0EF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F5E51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4362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6CC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166F71">
              <w:t>BAP mapping</w:t>
            </w:r>
            <w:r w:rsidR="00166F71"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20F8B" w:rsidR="001E41F3" w:rsidRDefault="00490F43">
            <w:pPr>
              <w:pStyle w:val="CRCoverPage"/>
              <w:spacing w:after="0"/>
              <w:ind w:left="100"/>
              <w:rPr>
                <w:noProof/>
              </w:rPr>
            </w:pPr>
            <w:r w:rsidRPr="00490F4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05B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D731CF">
              <w:t>0</w:t>
            </w:r>
            <w:r w:rsidR="00A8364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B866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7839" w14:textId="77777777" w:rsidR="00166F71" w:rsidRDefault="00166F71" w:rsidP="00166F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following two IEs are included in the BAP MAPPING CONFIGURATION message:</w:t>
            </w:r>
          </w:p>
          <w:p w14:paraId="4480E17F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Added List </w:t>
            </w:r>
            <w:r>
              <w:rPr>
                <w:lang w:eastAsia="zh-CN"/>
              </w:rPr>
              <w:t xml:space="preserve">IE. It contains only one child IE </w:t>
            </w:r>
            <w:r>
              <w:rPr>
                <w:rFonts w:hint="eastAsia"/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417E5">
              <w:rPr>
                <w:i/>
                <w:lang w:eastAsia="zh-CN"/>
              </w:rPr>
              <w:t>BH Routing Information Added List Item</w:t>
            </w:r>
            <w:r>
              <w:rPr>
                <w:i/>
                <w:lang w:eastAsia="zh-CN"/>
              </w:rPr>
              <w:t xml:space="preserve"> </w:t>
            </w:r>
            <w:r w:rsidRPr="004417E5">
              <w:rPr>
                <w:rFonts w:hint="eastAsia"/>
                <w:lang w:eastAsia="zh-CN"/>
              </w:rPr>
              <w:t>IE</w:t>
            </w:r>
          </w:p>
          <w:p w14:paraId="1F57A738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 xml:space="preserve">IE. It </w:t>
            </w:r>
            <w:r w:rsidRPr="004417E5">
              <w:rPr>
                <w:rFonts w:cs="Arial" w:hint="eastAsia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Pr="0054443C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77777777" w:rsidR="00E27A87" w:rsidRPr="00166F71" w:rsidRDefault="00E27A87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618A2CAF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166F7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I</w:t>
            </w:r>
            <w:r>
              <w:rPr>
                <w:lang w:eastAsia="zh-CN"/>
              </w:rPr>
              <w:t>n such case</w:t>
            </w:r>
            <w:r w:rsidR="00166F71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>should be included as Mandatory IE</w:t>
            </w:r>
            <w:r w:rsidR="00166F71">
              <w:rPr>
                <w:lang w:eastAsia="zh-CN"/>
              </w:rPr>
              <w:t>.</w:t>
            </w:r>
            <w:r w:rsidRPr="008A5FF9"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B</w:t>
            </w:r>
            <w:r w:rsidRPr="008A5FF9">
              <w:rPr>
                <w:lang w:eastAsia="zh-CN"/>
              </w:rPr>
              <w:t>ut</w:t>
            </w:r>
            <w:r w:rsidR="00166F71">
              <w:rPr>
                <w:lang w:eastAsia="zh-CN"/>
              </w:rPr>
              <w:t xml:space="preserve"> 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3279F263" w:rsidR="00C32DCB" w:rsidRDefault="00E76EFD">
            <w:pPr>
              <w:pStyle w:val="CRCoverPage"/>
              <w:spacing w:after="0"/>
              <w:ind w:left="100"/>
            </w:pPr>
            <w:r w:rsidRPr="00E76EFD">
              <w:t xml:space="preserve">update the ASN.1 part to change the following </w:t>
            </w:r>
            <w:r w:rsidR="00E27A87">
              <w:t>IE from optional to</w:t>
            </w:r>
            <w:r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BH-Routing-Information-Added-List-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0BF34284" w14:textId="22206751" w:rsidR="00231F4F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BH-Routing-Information-Removed-List-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 w:rsidR="0054443C">
              <w:t xml:space="preserve"> 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EAF0117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>, i.e. any missing presence of the mandatory IE will be ignored. There is also no functional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7795D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proofErr w:type="spellStart"/>
            <w:r>
              <w:rPr>
                <w:lang w:eastAsia="zh-CN"/>
              </w:rPr>
              <w:t>SingleConainer</w:t>
            </w:r>
            <w:proofErr w:type="spellEnd"/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2610187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65214DA1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3BB5B2FD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5B7C037B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001C78CB" w14:textId="77777777" w:rsidR="0058417A" w:rsidRDefault="0058417A" w:rsidP="00D70328">
      <w:pPr>
        <w:rPr>
          <w:noProof/>
        </w:rPr>
      </w:pPr>
    </w:p>
    <w:sectPr w:rsidR="0058417A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5982D" w14:textId="77777777" w:rsidR="00417BEF" w:rsidRDefault="00417BEF">
      <w:r>
        <w:separator/>
      </w:r>
    </w:p>
  </w:endnote>
  <w:endnote w:type="continuationSeparator" w:id="0">
    <w:p w14:paraId="3FE74DAE" w14:textId="77777777" w:rsidR="00417BEF" w:rsidRDefault="0041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FA2D9" w14:textId="77777777" w:rsidR="00417BEF" w:rsidRDefault="00417BEF">
      <w:r>
        <w:separator/>
      </w:r>
    </w:p>
  </w:footnote>
  <w:footnote w:type="continuationSeparator" w:id="0">
    <w:p w14:paraId="58172F61" w14:textId="77777777" w:rsidR="00417BEF" w:rsidRDefault="00417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66F71"/>
    <w:rsid w:val="0018443D"/>
    <w:rsid w:val="00192C46"/>
    <w:rsid w:val="00195179"/>
    <w:rsid w:val="001A08B3"/>
    <w:rsid w:val="001A0C94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17BEF"/>
    <w:rsid w:val="004242F1"/>
    <w:rsid w:val="004417E5"/>
    <w:rsid w:val="004444E5"/>
    <w:rsid w:val="00451C8C"/>
    <w:rsid w:val="00453958"/>
    <w:rsid w:val="00490F43"/>
    <w:rsid w:val="004B1E82"/>
    <w:rsid w:val="004B3271"/>
    <w:rsid w:val="004B5F8A"/>
    <w:rsid w:val="004B75B7"/>
    <w:rsid w:val="004D522E"/>
    <w:rsid w:val="004F41B6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57FA7"/>
    <w:rsid w:val="008626E7"/>
    <w:rsid w:val="00870EE7"/>
    <w:rsid w:val="008863B9"/>
    <w:rsid w:val="00893DC3"/>
    <w:rsid w:val="0089729B"/>
    <w:rsid w:val="008A45A6"/>
    <w:rsid w:val="008B688A"/>
    <w:rsid w:val="008D3BC6"/>
    <w:rsid w:val="008D3CCC"/>
    <w:rsid w:val="008F1ED8"/>
    <w:rsid w:val="008F3789"/>
    <w:rsid w:val="008F686C"/>
    <w:rsid w:val="009055C0"/>
    <w:rsid w:val="009148DE"/>
    <w:rsid w:val="00941E30"/>
    <w:rsid w:val="00943620"/>
    <w:rsid w:val="009777D9"/>
    <w:rsid w:val="00991B88"/>
    <w:rsid w:val="009A5753"/>
    <w:rsid w:val="009A579D"/>
    <w:rsid w:val="009C2C3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11309"/>
    <w:rsid w:val="00C32DCB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26D31"/>
    <w:rsid w:val="00E27A87"/>
    <w:rsid w:val="00E34898"/>
    <w:rsid w:val="00E76EFD"/>
    <w:rsid w:val="00EA457C"/>
    <w:rsid w:val="00EB09B7"/>
    <w:rsid w:val="00EC14A8"/>
    <w:rsid w:val="00EE6C1C"/>
    <w:rsid w:val="00EE7D7C"/>
    <w:rsid w:val="00F11C35"/>
    <w:rsid w:val="00F25D98"/>
    <w:rsid w:val="00F300FB"/>
    <w:rsid w:val="00F47C30"/>
    <w:rsid w:val="00F96F29"/>
    <w:rsid w:val="00FA0EF1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3FCA-9E46-4E69-9D0D-F917E1B7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1411</TotalTime>
  <Pages>4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2020-02-03T08:32:00Z</dcterms:created>
  <dcterms:modified xsi:type="dcterms:W3CDTF">2024-10-02T09:54:00Z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1727862734</vt:lpwstr>
  </property>
</Properties>
</file>